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27AA6" w14:textId="77777777" w:rsidR="00D43DFD" w:rsidRPr="00AC318E" w:rsidRDefault="00D43DFD">
      <w:pPr>
        <w:rPr>
          <w:lang w:val="en-US"/>
        </w:rPr>
      </w:pPr>
      <w:bookmarkStart w:id="0" w:name="_GoBack"/>
      <w:bookmarkEnd w:id="0"/>
    </w:p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76AF02CA" w:rsidR="008D329F" w:rsidRPr="0042477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331C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ΕΠΙΦΑΝΕΙΕΣ ΑΝΑΡΤΗΣΗΣ ΣΧΕΔΙΩΝ</w:t>
            </w:r>
          </w:p>
        </w:tc>
      </w:tr>
      <w:tr w:rsidR="008D329F" w:rsidRPr="008D329F" w14:paraId="3C8FFA47" w14:textId="77777777" w:rsidTr="00316A42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316A42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316A42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6A42" w:rsidRPr="008D329F" w14:paraId="2D543C70" w14:textId="77777777" w:rsidTr="00316A42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4C7349B3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</w:tcPr>
          <w:p w14:paraId="7DDF468B" w14:textId="2192A7A4" w:rsidR="00316A42" w:rsidRPr="0067762C" w:rsidRDefault="0067762C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Πίνακ</w:t>
            </w:r>
            <w:r w:rsidR="004E6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ς </w:t>
            </w:r>
            <w:r w:rsidR="004E6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μαλακή επιφάνεια, κατ</w:t>
            </w:r>
            <w:r w:rsidR="00503F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άλληλος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για ανάρτηση </w:t>
            </w:r>
            <w:r w:rsidR="0071287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εκτυπώσεων</w:t>
            </w:r>
            <w:r w:rsidR="00503F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σχεδίων, </w:t>
            </w:r>
            <w:r w:rsidR="0071287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καθώς και </w:t>
            </w:r>
            <w:r w:rsidR="00503F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σκίτσων, </w:t>
            </w:r>
            <w:proofErr w:type="spellStart"/>
            <w:r w:rsidR="00026E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πόστερ</w:t>
            </w:r>
            <w:proofErr w:type="spellEnd"/>
            <w:r w:rsidR="00026E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φωτογραφιών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AC4DCB7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6A42" w:rsidRPr="008D329F" w14:paraId="6679E71A" w14:textId="77777777" w:rsidTr="00582C40">
        <w:trPr>
          <w:trHeight w:val="405"/>
          <w:jc w:val="center"/>
        </w:trPr>
        <w:tc>
          <w:tcPr>
            <w:tcW w:w="1294" w:type="dxa"/>
            <w:vAlign w:val="center"/>
            <w:hideMark/>
          </w:tcPr>
          <w:p w14:paraId="139F5401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</w:tcPr>
          <w:p w14:paraId="6266707F" w14:textId="28B242FA" w:rsidR="00316A42" w:rsidRPr="00F82B2F" w:rsidRDefault="00F82B2F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</w:t>
            </w:r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Ινοσανίδες</w:t>
            </w:r>
            <w:proofErr w:type="spellEnd"/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LDF</w:t>
            </w:r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Low</w:t>
            </w:r>
            <w:proofErr w:type="spellEnd"/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Density</w:t>
            </w:r>
            <w:proofErr w:type="spellEnd"/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Fibreboard</w:t>
            </w:r>
            <w:proofErr w:type="spellEnd"/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τύπου</w:t>
            </w:r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"</w:t>
            </w:r>
            <w:proofErr w:type="spellStart"/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Insulite</w:t>
            </w:r>
            <w:proofErr w:type="spellEnd"/>
            <w:r w:rsidRPr="00F82B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"/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Ινσουλάιτ</w:t>
            </w:r>
            <w:proofErr w:type="spellEnd"/>
          </w:p>
        </w:tc>
        <w:tc>
          <w:tcPr>
            <w:tcW w:w="1243" w:type="dxa"/>
            <w:vAlign w:val="center"/>
            <w:hideMark/>
          </w:tcPr>
          <w:p w14:paraId="0EF69294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EC0B49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6A42" w:rsidRPr="008D329F" w14:paraId="73E50FF4" w14:textId="77777777" w:rsidTr="00316A42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DA3CCC0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</w:tcPr>
          <w:p w14:paraId="3FF2C8B4" w14:textId="4AF44A7D" w:rsidR="00316A42" w:rsidRPr="000853EB" w:rsidRDefault="00151766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Διάσταση φύλλου</w:t>
            </w:r>
            <w:r w:rsidRPr="00F11BB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7122C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0853EB" w:rsidRPr="000853E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                          </w:t>
            </w:r>
            <w:r w:rsidR="00E54573" w:rsidRPr="00E545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2,40</w:t>
            </w:r>
            <w:r w:rsidR="00A22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="00E54573" w:rsidRPr="00E545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2,45</w:t>
            </w:r>
            <w:r w:rsidR="003E38F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  <w:r w:rsidR="00A2267E" w:rsidRPr="00F11BB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11BBC"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</w:t>
            </w:r>
            <w:r w:rsidR="00F11BBC" w:rsidRPr="00F11BB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0853EB" w:rsidRPr="000853E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D456E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0853EB" w:rsidRPr="000853E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="00D456E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="00D456E4"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</w:t>
            </w:r>
            <w:r w:rsidR="000853EB" w:rsidRPr="000853E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-1</w:t>
            </w:r>
            <w:r w:rsidR="00D456E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0853EB" w:rsidRPr="000853E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30</w:t>
            </w:r>
            <w:r w:rsidR="00D456E4"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07A584D2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6A42" w:rsidRPr="008D329F" w14:paraId="77B545BF" w14:textId="77777777" w:rsidTr="00316A42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4104009E" w14:textId="66FF560B" w:rsidR="00316A42" w:rsidRPr="008D329F" w:rsidRDefault="00026E1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</w:tcPr>
          <w:p w14:paraId="519877A7" w14:textId="0CAF962A" w:rsidR="00316A42" w:rsidRPr="00C06FED" w:rsidRDefault="00151766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Πάχος φύλλου</w:t>
            </w:r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15176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                                    </w:t>
            </w:r>
            <w:r w:rsidRPr="0015176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1-13mm</w:t>
            </w:r>
          </w:p>
        </w:tc>
        <w:tc>
          <w:tcPr>
            <w:tcW w:w="1243" w:type="dxa"/>
            <w:vAlign w:val="center"/>
            <w:hideMark/>
          </w:tcPr>
          <w:p w14:paraId="61331BBB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D155D9E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6A42" w:rsidRPr="008D329F" w14:paraId="2AA27796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0041A368" w14:textId="26AD0E15" w:rsidR="00316A42" w:rsidRPr="008D329F" w:rsidRDefault="00026E1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</w:tcPr>
          <w:p w14:paraId="7126795C" w14:textId="40378125" w:rsidR="00316A42" w:rsidRPr="008D329F" w:rsidRDefault="000D102F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επιφάνεια να μην έχει πλαίσιο </w:t>
            </w:r>
            <w:r w:rsidR="0015176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(από ξύλο, αλουμίνιο ή άλλο υλικό)</w:t>
            </w:r>
          </w:p>
        </w:tc>
        <w:tc>
          <w:tcPr>
            <w:tcW w:w="1243" w:type="dxa"/>
            <w:vAlign w:val="center"/>
            <w:hideMark/>
          </w:tcPr>
          <w:p w14:paraId="6C0AC18C" w14:textId="77777777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142617B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16A42" w:rsidRPr="00A829CD" w14:paraId="0556E002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5E752283" w:rsidR="00316A42" w:rsidRPr="00026E12" w:rsidRDefault="00026E12" w:rsidP="000853E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</w:tcPr>
          <w:p w14:paraId="65D0EAD0" w14:textId="4511DEFA" w:rsidR="00316A42" w:rsidRPr="00A14BDD" w:rsidRDefault="007C0584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επιφάνεια να μην έχει πλάτη </w:t>
            </w:r>
            <w:r w:rsidR="000D10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από </w:t>
            </w:r>
            <w:r w:rsidR="000D102F"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MDF</w:t>
            </w:r>
            <w:r w:rsidR="000D10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άλλο υλικό)</w:t>
            </w:r>
          </w:p>
        </w:tc>
        <w:tc>
          <w:tcPr>
            <w:tcW w:w="1243" w:type="dxa"/>
            <w:vAlign w:val="center"/>
          </w:tcPr>
          <w:p w14:paraId="1ACD27B3" w14:textId="6612E8A6" w:rsidR="00316A42" w:rsidRPr="008D329F" w:rsidRDefault="00316A42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0ABAE9E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BB9559B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D28F68" w14:textId="15D8C621" w:rsidR="008D329F" w:rsidRPr="002F3F7B" w:rsidRDefault="002F3F7B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755" w:type="dxa"/>
            <w:vAlign w:val="center"/>
          </w:tcPr>
          <w:p w14:paraId="69D4616B" w14:textId="77777777" w:rsidR="008D329F" w:rsidRPr="00A14BDD" w:rsidRDefault="008D329F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4BD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5F849198" w:rsidR="008D329F" w:rsidRPr="00C06FED" w:rsidRDefault="00151766" w:rsidP="000853E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  <w:r w:rsidR="00952481">
              <w:rPr>
                <w:rFonts w:ascii="Tahoma" w:hAnsi="Tahoma" w:cs="Tahoma"/>
                <w:sz w:val="18"/>
                <w:szCs w:val="18"/>
                <w:lang w:val="en-US" w:eastAsia="el-GR"/>
              </w:rPr>
              <w:t>0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Pr="00B665C7" w:rsidRDefault="008D329F">
      <w:pPr>
        <w:rPr>
          <w:lang w:val="el-GR"/>
        </w:rPr>
      </w:pPr>
    </w:p>
    <w:sectPr w:rsidR="008D329F" w:rsidRPr="00B665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2550E"/>
    <w:rsid w:val="00026E12"/>
    <w:rsid w:val="00066F06"/>
    <w:rsid w:val="000853EB"/>
    <w:rsid w:val="000D102F"/>
    <w:rsid w:val="000E333F"/>
    <w:rsid w:val="00115F5C"/>
    <w:rsid w:val="00151766"/>
    <w:rsid w:val="00174BC6"/>
    <w:rsid w:val="001A07F7"/>
    <w:rsid w:val="001D605C"/>
    <w:rsid w:val="0021382F"/>
    <w:rsid w:val="0024151E"/>
    <w:rsid w:val="002C5B52"/>
    <w:rsid w:val="002D19EF"/>
    <w:rsid w:val="002F3F7B"/>
    <w:rsid w:val="00316A42"/>
    <w:rsid w:val="003D417D"/>
    <w:rsid w:val="003E38FF"/>
    <w:rsid w:val="00424778"/>
    <w:rsid w:val="004E64F6"/>
    <w:rsid w:val="0050344B"/>
    <w:rsid w:val="00503FCE"/>
    <w:rsid w:val="005662A2"/>
    <w:rsid w:val="00582C40"/>
    <w:rsid w:val="0061712A"/>
    <w:rsid w:val="0067762C"/>
    <w:rsid w:val="006F4086"/>
    <w:rsid w:val="007122CF"/>
    <w:rsid w:val="00712875"/>
    <w:rsid w:val="007765AA"/>
    <w:rsid w:val="007C0584"/>
    <w:rsid w:val="007C3968"/>
    <w:rsid w:val="008D329F"/>
    <w:rsid w:val="00952481"/>
    <w:rsid w:val="009A6F68"/>
    <w:rsid w:val="009C7460"/>
    <w:rsid w:val="009E5E8B"/>
    <w:rsid w:val="00A14BDD"/>
    <w:rsid w:val="00A2267E"/>
    <w:rsid w:val="00A829CD"/>
    <w:rsid w:val="00AC318E"/>
    <w:rsid w:val="00B665C7"/>
    <w:rsid w:val="00C06FED"/>
    <w:rsid w:val="00C50A45"/>
    <w:rsid w:val="00CB17D9"/>
    <w:rsid w:val="00CE3A93"/>
    <w:rsid w:val="00D26170"/>
    <w:rsid w:val="00D27B98"/>
    <w:rsid w:val="00D43DFD"/>
    <w:rsid w:val="00D456E4"/>
    <w:rsid w:val="00D7479A"/>
    <w:rsid w:val="00E331CE"/>
    <w:rsid w:val="00E54573"/>
    <w:rsid w:val="00E83384"/>
    <w:rsid w:val="00EA5F9F"/>
    <w:rsid w:val="00F11BBC"/>
    <w:rsid w:val="00F14BB0"/>
    <w:rsid w:val="00F55C81"/>
    <w:rsid w:val="00F82B2F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6478EB84</Template>
  <TotalTime>0</TotalTime>
  <Pages>1</Pages>
  <Words>114</Words>
  <Characters>619</Characters>
  <Application>Microsoft Office Word</Application>
  <DocSecurity>4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2025-12-09T07:41:00Z</dcterms:created>
  <dcterms:modified xsi:type="dcterms:W3CDTF">2025-12-09T07:41:00Z</dcterms:modified>
</cp:coreProperties>
</file>